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D605F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51C6CE30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Chelmsford, Essex. Yeoman.</w:t>
      </w:r>
    </w:p>
    <w:p w14:paraId="52E0F1AF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A4B625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C6EAD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Hagys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clerk(q.v.), brought a plaint of debt against him,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Rewes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85EB664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Vicar of Thaxted(q.v.) and Thomas Ware of Thaxted(q.v.).</w:t>
      </w:r>
    </w:p>
    <w:p w14:paraId="64880879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24DF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1B9E465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BD9BF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D532C" w14:textId="77777777" w:rsidR="007837ED" w:rsidRDefault="007837ED" w:rsidP="007837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2022</w:t>
      </w:r>
    </w:p>
    <w:p w14:paraId="37B3CC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F7B5" w14:textId="77777777" w:rsidR="007837ED" w:rsidRDefault="007837ED" w:rsidP="009139A6">
      <w:r>
        <w:separator/>
      </w:r>
    </w:p>
  </w:endnote>
  <w:endnote w:type="continuationSeparator" w:id="0">
    <w:p w14:paraId="0E1E2D85" w14:textId="77777777" w:rsidR="007837ED" w:rsidRDefault="007837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EA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70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7FD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6205B" w14:textId="77777777" w:rsidR="007837ED" w:rsidRDefault="007837ED" w:rsidP="009139A6">
      <w:r>
        <w:separator/>
      </w:r>
    </w:p>
  </w:footnote>
  <w:footnote w:type="continuationSeparator" w:id="0">
    <w:p w14:paraId="420FA0AE" w14:textId="77777777" w:rsidR="007837ED" w:rsidRDefault="007837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B6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80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46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7ED"/>
    <w:rsid w:val="000666E0"/>
    <w:rsid w:val="002510B7"/>
    <w:rsid w:val="005C130B"/>
    <w:rsid w:val="007837E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91FD"/>
  <w15:chartTrackingRefBased/>
  <w15:docId w15:val="{9A9C3BE5-32A6-4A32-A8A0-2C53B5F3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37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2022-09-15T20:39:00Z</dcterms:created>
  <dcterms:modified xsi:type="dcterms:W3CDTF">2022-09-15T20:40:00Z</dcterms:modified>
</cp:coreProperties>
</file>